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5D2D4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4096"/>
        <w:gridCol w:w="4097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50E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221B38">
            <w:pPr>
              <w:pBdr>
                <w:top w:val="single" w:sz="4" w:space="1" w:color="auto"/>
              </w:pBd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F66D91" w:rsidRPr="001A6664" w:rsidTr="00A43B2A">
        <w:tc>
          <w:tcPr>
            <w:tcW w:w="540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66D91" w:rsidRPr="001A6664" w:rsidRDefault="00F66D91" w:rsidP="00B85129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74511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</w:tcBorders>
          </w:tcPr>
          <w:p w:rsidR="00F66D91" w:rsidRPr="001A6664" w:rsidRDefault="0026721A" w:rsidP="00406D1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6D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F66D91" w:rsidRPr="001A6664" w:rsidTr="00735CCA">
        <w:tc>
          <w:tcPr>
            <w:tcW w:w="5400" w:type="dxa"/>
            <w:gridSpan w:val="2"/>
            <w:tcBorders>
              <w:right w:val="nil"/>
            </w:tcBorders>
          </w:tcPr>
          <w:p w:rsidR="00406D16" w:rsidRDefault="00F66D91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2169A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5D2D44" w:rsidRDefault="002169AA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D2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</w:p>
          <w:p w:rsidR="00406D16" w:rsidRPr="00F84D50" w:rsidRDefault="002169AA" w:rsidP="00406D1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D461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 w:rsidR="00406D1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F66D91" w:rsidRPr="00406D16" w:rsidRDefault="002169AA" w:rsidP="00406D16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BD3C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6D16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406D16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 w:rsidR="00406D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06D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4097" w:type="dxa"/>
            <w:tcBorders>
              <w:left w:val="nil"/>
            </w:tcBorders>
          </w:tcPr>
          <w:p w:rsidR="00F66D91" w:rsidRDefault="0026721A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F66D91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6D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  <w:p w:rsidR="00406D16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E6789B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406D16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E6789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6789B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406D16" w:rsidRPr="001A6664" w:rsidRDefault="00406D16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E6789B"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0-2610-5390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E62C0B" w:rsidRDefault="00B85129" w:rsidP="00E62C0B">
            <w:pPr>
              <w:pStyle w:val="ListParagraph"/>
              <w:widowControl w:val="0"/>
              <w:numPr>
                <w:ilvl w:val="0"/>
                <w:numId w:val="10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E62C0B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B85129" w:rsidRPr="00E62C0B" w:rsidRDefault="00B85129" w:rsidP="00E62C0B">
            <w:pPr>
              <w:pStyle w:val="ListParagraph"/>
              <w:widowControl w:val="0"/>
              <w:numPr>
                <w:ilvl w:val="0"/>
                <w:numId w:val="11"/>
              </w:numPr>
              <w:adjustRightInd w:val="0"/>
              <w:ind w:left="1797" w:hanging="357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62C0B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3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</w:t>
                  </w:r>
                  <w:r w:rsidR="005E273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A63CCF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</w:t>
                  </w:r>
                  <w:r w:rsidR="005E273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ได้รับงบประมาณและส่งผลกระทบต่อประชาชนและเป็นข้อมูลที</w:t>
                  </w:r>
                  <w:r w:rsidR="005E273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ของสำนักงาน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ให้หน่วยงานของรัฐรวบรวมและจัดให้มีข้อมูลข่าวสารตามวรรคหนึ่งไว้เผยแพร่เพื่อขาย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</w:t>
            </w:r>
            <w:r w:rsidR="005E273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ในการพิจารณาวินิจฉัยดังกล่าว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5E273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</w:t>
            </w:r>
            <w:r w:rsidR="005E27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ในการเปิดเผยหรือการจัดหาข้อมูลข่าว</w:t>
            </w:r>
            <w:r w:rsidR="002C26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1A6664" w:rsidRDefault="00923D38" w:rsidP="003045F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F66D91" w:rsidRPr="001A6664" w:rsidRDefault="00923D38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F66D91" w:rsidRPr="001A6664" w:rsidRDefault="00923D38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C1535A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15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713192" w:rsidRPr="00C1535A" w:rsidRDefault="00F66D91" w:rsidP="007131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153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C1535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13192" w:rsidRPr="00C1535A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713192" w:rsidRPr="00C153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13192" w:rsidRPr="00C1535A">
              <w:rPr>
                <w:rFonts w:ascii="TH SarabunPSK" w:hAnsi="TH SarabunPSK" w:cs="TH SarabunPSK"/>
                <w:sz w:val="30"/>
                <w:szCs w:val="30"/>
                <w:cs/>
              </w:rPr>
              <w:t>หน่วยตรวจสอบภายในไม่มีข้อมูลข่าวสารราชการ พ.ศ. 2540</w:t>
            </w:r>
          </w:p>
          <w:p w:rsidR="00713192" w:rsidRPr="00CC79D8" w:rsidRDefault="00713192" w:rsidP="007131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มีการกำหนดผู้รับผิดชอบแล้วโดยแต่งตั้งเป็นคณะทำงานเพื่อจัดทำข้อมูล รวบรวม จัดส่งและเผยแพร่ข้อมูลข่าวสาร</w:t>
            </w:r>
          </w:p>
          <w:p w:rsidR="00713192" w:rsidRPr="00CC79D8" w:rsidRDefault="00713192" w:rsidP="007131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/>
                <w:sz w:val="30"/>
                <w:szCs w:val="30"/>
              </w:rPr>
              <w:tab/>
              <w:t>3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. มีเว็บไซด์ของกลุ่มตรวจสอบภายในที่เสนอภารกิจของหน่วยตรวจสอบภายใน โดยมีการเชื่อมต่อกับเว็บไซด์ของสำนักงานคณะกรรมการการอุดมศึกษา</w:t>
            </w:r>
          </w:p>
          <w:p w:rsidR="00C51510" w:rsidRDefault="00713192" w:rsidP="00C5151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จัดส่งผลปฏิบัติงานและรายละเอียดกิจกรรมที่อยู่ในความรับผิดชอบของกลุ่มตรวจสอบภายใน คือ </w:t>
            </w:r>
          </w:p>
          <w:p w:rsidR="00F66D91" w:rsidRDefault="00713192" w:rsidP="00C5151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(1) กฎบัตร (2) แผนการตรวจสอบภายในประจำปีงบประมาณ 256</w:t>
            </w:r>
            <w:r w:rsidR="00490834"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(3) ผลการปฏิบัติงาน</w:t>
            </w:r>
            <w:r w:rsidR="00C51510"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 2561</w:t>
            </w:r>
          </w:p>
          <w:p w:rsidR="00262066" w:rsidRDefault="00262066" w:rsidP="00262066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</w:p>
          <w:p w:rsidR="00923D38" w:rsidRPr="001A6664" w:rsidRDefault="00262066" w:rsidP="00262066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3"/>
          </w:tcPr>
          <w:p w:rsidR="00F66D91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5160E" w:rsidRPr="004E29C5" w:rsidRDefault="006B61E1" w:rsidP="00C5160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5160E" w:rsidRPr="004E29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1. หนังสือการมอบหมายหน้าที่ตามคำรับรองการปฏิบัติราชการระดับสำนัก/หน่วยงาน ของกลุ่มตรวจภายใน ประจำปีงบประมาณ พ.ศ.</w:t>
            </w:r>
            <w:r w:rsidR="00012E21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 ศธ 0511/ พิเศษ</w:t>
            </w:r>
            <w:r w:rsidR="004E29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ลงวันที่ </w:t>
            </w:r>
            <w:r w:rsidR="008D218A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7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กุมภาพันธ์ 2560</w:t>
            </w:r>
          </w:p>
          <w:p w:rsidR="008616C6" w:rsidRPr="004E29C5" w:rsidRDefault="008616C6" w:rsidP="008616C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2. เอกสารที่พิมพ์จากหน้าเว๊บไซต์ของกลุ่มตรวจสอบภายในที่เสนอภารกิจของหน่วยตรวจสอบภายใน</w:t>
            </w:r>
            <w:r w:rsidR="00C70A55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โดยมีการเชื่อมต่อกับเว็บไซด์ของสำนักงานคณะกรรมการการอุดมศึกษา</w:t>
            </w:r>
          </w:p>
          <w:p w:rsidR="008616C6" w:rsidRPr="004E29C5" w:rsidRDefault="00C5160E" w:rsidP="00C5160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. หนังสือ</w:t>
            </w:r>
            <w:r w:rsidR="008D218A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ส่งข้อมูล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ข่าวสาร</w:t>
            </w:r>
            <w:r w:rsidR="008D218A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ข้าราชการ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ที่ ศธ 0511/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</w:rPr>
              <w:t>84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</w:rPr>
              <w:t>27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8616C6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เพื่อให้กลุ่มประชาสัมพันธ์ สำนักอำนวยการ เผยแพร่ ดังนี้</w:t>
            </w:r>
          </w:p>
          <w:p w:rsidR="008616C6" w:rsidRPr="004E29C5" w:rsidRDefault="008616C6" w:rsidP="00C5160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(1) กฎบัตรการตรวจสอบภายใน 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E29C5">
              <w:rPr>
                <w:rFonts w:ascii="TH SarabunPSK" w:hAnsi="TH SarabunPSK" w:cs="TH SarabunPSK"/>
                <w:sz w:val="30"/>
                <w:szCs w:val="30"/>
              </w:rPr>
              <w:t>Internal Audit Charter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8616C6" w:rsidRPr="004E29C5" w:rsidRDefault="008616C6" w:rsidP="00C5160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(2) แผนการตรวจสอบภายใน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ประจำปีงบประมาณ 2561 </w:t>
            </w:r>
          </w:p>
          <w:p w:rsidR="00C5160E" w:rsidRPr="004E29C5" w:rsidRDefault="008616C6" w:rsidP="00C5160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</w:t>
            </w:r>
            <w:r w:rsidR="00C5160E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(3) ผลการปฏิบัติงาน</w:t>
            </w:r>
            <w:r w:rsidR="00394177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ปีงบประมาณ พ.ศ. 2561 ตั้งแต่เดือนตุลาคม 2560 </w:t>
            </w:r>
            <w:r w:rsidR="00A23319"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ถึง เดือนธันวาคม 2560</w:t>
            </w:r>
          </w:p>
          <w:p w:rsidR="008D218A" w:rsidRPr="004E29C5" w:rsidRDefault="008D218A" w:rsidP="00C5160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E29C5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 w:rsidR="003C336D">
              <w:rPr>
                <w:rFonts w:ascii="TH SarabunPSK" w:hAnsi="TH SarabunPSK" w:cs="TH SarabunPSK" w:hint="cs"/>
                <w:sz w:val="28"/>
                <w:cs/>
              </w:rPr>
              <w:t xml:space="preserve">    (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>4</w:t>
            </w:r>
            <w:r w:rsidR="003C336D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3C336D">
              <w:rPr>
                <w:rFonts w:ascii="TH SarabunPSK" w:hAnsi="TH SarabunPSK" w:cs="TH SarabunPSK"/>
                <w:sz w:val="28"/>
                <w:cs/>
              </w:rPr>
              <w:t>.</w:t>
            </w:r>
            <w:r w:rsidR="00C2414A" w:rsidRPr="004E29C5">
              <w:rPr>
                <w:rFonts w:ascii="TH SarabunPSK" w:hAnsi="TH SarabunPSK" w:cs="TH SarabunPSK"/>
                <w:sz w:val="28"/>
                <w:cs/>
              </w:rPr>
              <w:t xml:space="preserve">หนังสือส่งข้อมูลข่าวสารข้าราชการ 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>ที่ ศธ 0511/197 ลงวันที่ 6 กรกฎาคม</w:t>
            </w:r>
            <w:r w:rsidR="00C2414A" w:rsidRPr="004E29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24473B">
              <w:rPr>
                <w:rFonts w:ascii="TH SarabunPSK" w:hAnsi="TH SarabunPSK" w:cs="TH SarabunPSK"/>
                <w:sz w:val="28"/>
                <w:cs/>
              </w:rPr>
              <w:t>2561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>เพื่อให้กลุ่มประชาสัมพันธ์ สำนักอำนวยการ</w:t>
            </w:r>
            <w:r w:rsidR="00C2414A" w:rsidRPr="004E29C5">
              <w:rPr>
                <w:rFonts w:ascii="TH SarabunPSK" w:hAnsi="TH SarabunPSK" w:cs="TH SarabunPSK"/>
                <w:sz w:val="28"/>
                <w:cs/>
              </w:rPr>
              <w:t xml:space="preserve"> เผยแพร่</w:t>
            </w:r>
            <w:r w:rsidRPr="004E29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2414A" w:rsidRPr="004E29C5">
              <w:rPr>
                <w:rFonts w:ascii="TH SarabunPSK" w:hAnsi="TH SarabunPSK" w:cs="TH SarabunPSK"/>
                <w:sz w:val="28"/>
                <w:cs/>
              </w:rPr>
              <w:t>สรุปผลการปฏิบัติงานปีงบประมาณ พ.ศ. 256</w:t>
            </w:r>
            <w:r w:rsidR="00C2414A" w:rsidRPr="004E29C5">
              <w:rPr>
                <w:rFonts w:ascii="TH SarabunPSK" w:hAnsi="TH SarabunPSK" w:cs="TH SarabunPSK"/>
                <w:sz w:val="28"/>
              </w:rPr>
              <w:t>1</w:t>
            </w:r>
            <w:r w:rsidR="00C2414A" w:rsidRPr="004E29C5">
              <w:rPr>
                <w:rFonts w:ascii="TH SarabunPSK" w:hAnsi="TH SarabunPSK" w:cs="TH SarabunPSK"/>
                <w:sz w:val="28"/>
                <w:cs/>
              </w:rPr>
              <w:t xml:space="preserve"> ตั้งแต่เดือนตุลาคม 2560</w:t>
            </w:r>
            <w:r w:rsidR="0024473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2414A" w:rsidRPr="004E29C5">
              <w:rPr>
                <w:rFonts w:ascii="TH SarabunPSK" w:hAnsi="TH SarabunPSK" w:cs="TH SarabunPSK"/>
                <w:sz w:val="28"/>
                <w:cs/>
              </w:rPr>
              <w:t>ถึง เดือนมีนาคม 2561</w:t>
            </w:r>
          </w:p>
          <w:p w:rsidR="00262066" w:rsidRDefault="00262066" w:rsidP="00262066">
            <w:pPr>
              <w:jc w:val="both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</w:p>
          <w:p w:rsidR="00F66D91" w:rsidRPr="001A6664" w:rsidRDefault="00262066" w:rsidP="0026206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31C" w:rsidRDefault="0048331C">
      <w:r>
        <w:separator/>
      </w:r>
    </w:p>
  </w:endnote>
  <w:endnote w:type="continuationSeparator" w:id="0">
    <w:p w:rsidR="0048331C" w:rsidRDefault="0048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31C" w:rsidRDefault="0048331C">
      <w:r>
        <w:separator/>
      </w:r>
    </w:p>
  </w:footnote>
  <w:footnote w:type="continuationSeparator" w:id="0">
    <w:p w:rsidR="0048331C" w:rsidRDefault="0048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D28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D28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8E7" w:rsidRDefault="009D2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95pt" o:bullet="t">
        <v:imagedata r:id="rId1" o:title="fullstop-main"/>
      </v:shape>
    </w:pict>
  </w:numPicBullet>
  <w:abstractNum w:abstractNumId="0" w15:restartNumberingAfterBreak="0">
    <w:nsid w:val="10095399"/>
    <w:multiLevelType w:val="hybridMultilevel"/>
    <w:tmpl w:val="AF364AE8"/>
    <w:lvl w:ilvl="0" w:tplc="0F2C5D3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E1344"/>
    <w:multiLevelType w:val="hybridMultilevel"/>
    <w:tmpl w:val="74D8DFAE"/>
    <w:lvl w:ilvl="0" w:tplc="C4DCBD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F1D70"/>
    <w:multiLevelType w:val="hybridMultilevel"/>
    <w:tmpl w:val="E29ACBD8"/>
    <w:lvl w:ilvl="0" w:tplc="CD5AB32C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44AC"/>
    <w:rsid w:val="00012E21"/>
    <w:rsid w:val="0001626C"/>
    <w:rsid w:val="00022010"/>
    <w:rsid w:val="000267E3"/>
    <w:rsid w:val="00031EA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169AA"/>
    <w:rsid w:val="00221B38"/>
    <w:rsid w:val="0024473B"/>
    <w:rsid w:val="002462F5"/>
    <w:rsid w:val="00262066"/>
    <w:rsid w:val="002632AB"/>
    <w:rsid w:val="00266EF2"/>
    <w:rsid w:val="0026721A"/>
    <w:rsid w:val="00285D91"/>
    <w:rsid w:val="002B3C2E"/>
    <w:rsid w:val="002C15E5"/>
    <w:rsid w:val="002C26F6"/>
    <w:rsid w:val="002C78D1"/>
    <w:rsid w:val="002D2958"/>
    <w:rsid w:val="002F054A"/>
    <w:rsid w:val="002F0A94"/>
    <w:rsid w:val="002F2A30"/>
    <w:rsid w:val="003045F9"/>
    <w:rsid w:val="00312768"/>
    <w:rsid w:val="00334386"/>
    <w:rsid w:val="00356974"/>
    <w:rsid w:val="00370876"/>
    <w:rsid w:val="00382C09"/>
    <w:rsid w:val="00393025"/>
    <w:rsid w:val="00394177"/>
    <w:rsid w:val="003B7C5A"/>
    <w:rsid w:val="003C2C30"/>
    <w:rsid w:val="003C2DAC"/>
    <w:rsid w:val="003C336D"/>
    <w:rsid w:val="003E0FCD"/>
    <w:rsid w:val="003E1BC4"/>
    <w:rsid w:val="003E4227"/>
    <w:rsid w:val="00403654"/>
    <w:rsid w:val="00406D16"/>
    <w:rsid w:val="00414B89"/>
    <w:rsid w:val="00417A0E"/>
    <w:rsid w:val="004236CC"/>
    <w:rsid w:val="00426790"/>
    <w:rsid w:val="0043284A"/>
    <w:rsid w:val="00436A70"/>
    <w:rsid w:val="004501F2"/>
    <w:rsid w:val="004572D8"/>
    <w:rsid w:val="004640F2"/>
    <w:rsid w:val="0046581D"/>
    <w:rsid w:val="00471910"/>
    <w:rsid w:val="00471B13"/>
    <w:rsid w:val="00474EF4"/>
    <w:rsid w:val="00481DC6"/>
    <w:rsid w:val="0048331C"/>
    <w:rsid w:val="0048508C"/>
    <w:rsid w:val="00490606"/>
    <w:rsid w:val="00490834"/>
    <w:rsid w:val="00493FF9"/>
    <w:rsid w:val="004C22DA"/>
    <w:rsid w:val="004C3B2B"/>
    <w:rsid w:val="004D5A42"/>
    <w:rsid w:val="004E296B"/>
    <w:rsid w:val="004E29C5"/>
    <w:rsid w:val="004F075D"/>
    <w:rsid w:val="005375B8"/>
    <w:rsid w:val="005437F6"/>
    <w:rsid w:val="00546DE3"/>
    <w:rsid w:val="005725B6"/>
    <w:rsid w:val="005750BD"/>
    <w:rsid w:val="0058298B"/>
    <w:rsid w:val="005B60E0"/>
    <w:rsid w:val="005B7119"/>
    <w:rsid w:val="005C1127"/>
    <w:rsid w:val="005C159C"/>
    <w:rsid w:val="005D2D44"/>
    <w:rsid w:val="005E2739"/>
    <w:rsid w:val="005E3AF5"/>
    <w:rsid w:val="005F11F2"/>
    <w:rsid w:val="005F1A60"/>
    <w:rsid w:val="0061749F"/>
    <w:rsid w:val="00637718"/>
    <w:rsid w:val="00642568"/>
    <w:rsid w:val="0066433E"/>
    <w:rsid w:val="00690952"/>
    <w:rsid w:val="006961B9"/>
    <w:rsid w:val="006B619E"/>
    <w:rsid w:val="006B61E1"/>
    <w:rsid w:val="006E7611"/>
    <w:rsid w:val="006F0B4F"/>
    <w:rsid w:val="006F1B42"/>
    <w:rsid w:val="00710AC9"/>
    <w:rsid w:val="00713192"/>
    <w:rsid w:val="007176B6"/>
    <w:rsid w:val="00735CCA"/>
    <w:rsid w:val="007415B9"/>
    <w:rsid w:val="0074511E"/>
    <w:rsid w:val="00757110"/>
    <w:rsid w:val="00764DED"/>
    <w:rsid w:val="007706C4"/>
    <w:rsid w:val="00782A94"/>
    <w:rsid w:val="007903D6"/>
    <w:rsid w:val="0079499A"/>
    <w:rsid w:val="007A71CA"/>
    <w:rsid w:val="007C1513"/>
    <w:rsid w:val="007C58D2"/>
    <w:rsid w:val="007E6D75"/>
    <w:rsid w:val="007F0022"/>
    <w:rsid w:val="007F1899"/>
    <w:rsid w:val="007F194B"/>
    <w:rsid w:val="00802C6A"/>
    <w:rsid w:val="00815B1B"/>
    <w:rsid w:val="00827CB3"/>
    <w:rsid w:val="00856178"/>
    <w:rsid w:val="008568D0"/>
    <w:rsid w:val="008616C6"/>
    <w:rsid w:val="008770A4"/>
    <w:rsid w:val="0087746A"/>
    <w:rsid w:val="008775E0"/>
    <w:rsid w:val="008D218A"/>
    <w:rsid w:val="008D2B62"/>
    <w:rsid w:val="008E45ED"/>
    <w:rsid w:val="008F2F4D"/>
    <w:rsid w:val="008F792A"/>
    <w:rsid w:val="00910253"/>
    <w:rsid w:val="00923D38"/>
    <w:rsid w:val="009310A7"/>
    <w:rsid w:val="009332B8"/>
    <w:rsid w:val="00934DC2"/>
    <w:rsid w:val="00991518"/>
    <w:rsid w:val="00993837"/>
    <w:rsid w:val="0099556A"/>
    <w:rsid w:val="009A570F"/>
    <w:rsid w:val="009C22EF"/>
    <w:rsid w:val="009C6595"/>
    <w:rsid w:val="009D28E7"/>
    <w:rsid w:val="009D395D"/>
    <w:rsid w:val="00A047E3"/>
    <w:rsid w:val="00A13D2C"/>
    <w:rsid w:val="00A147BB"/>
    <w:rsid w:val="00A15174"/>
    <w:rsid w:val="00A21B19"/>
    <w:rsid w:val="00A23319"/>
    <w:rsid w:val="00A325E0"/>
    <w:rsid w:val="00A33930"/>
    <w:rsid w:val="00A50649"/>
    <w:rsid w:val="00A541E6"/>
    <w:rsid w:val="00A560E5"/>
    <w:rsid w:val="00A6475C"/>
    <w:rsid w:val="00A9094C"/>
    <w:rsid w:val="00A92186"/>
    <w:rsid w:val="00AA7F21"/>
    <w:rsid w:val="00AB4406"/>
    <w:rsid w:val="00AB6FBE"/>
    <w:rsid w:val="00AF037B"/>
    <w:rsid w:val="00AF0624"/>
    <w:rsid w:val="00AF1D95"/>
    <w:rsid w:val="00B04EAA"/>
    <w:rsid w:val="00B1394C"/>
    <w:rsid w:val="00B640D8"/>
    <w:rsid w:val="00B76FCB"/>
    <w:rsid w:val="00B834C3"/>
    <w:rsid w:val="00B85129"/>
    <w:rsid w:val="00B92DBF"/>
    <w:rsid w:val="00BA1A21"/>
    <w:rsid w:val="00BC5E9D"/>
    <w:rsid w:val="00BC746C"/>
    <w:rsid w:val="00BD3CE8"/>
    <w:rsid w:val="00BD4585"/>
    <w:rsid w:val="00BF64A0"/>
    <w:rsid w:val="00C122CC"/>
    <w:rsid w:val="00C1535A"/>
    <w:rsid w:val="00C2414A"/>
    <w:rsid w:val="00C51510"/>
    <w:rsid w:val="00C5160E"/>
    <w:rsid w:val="00C6134E"/>
    <w:rsid w:val="00C67D71"/>
    <w:rsid w:val="00C70A55"/>
    <w:rsid w:val="00CC79D8"/>
    <w:rsid w:val="00CD73AE"/>
    <w:rsid w:val="00CF0196"/>
    <w:rsid w:val="00CF3A4A"/>
    <w:rsid w:val="00CF54F3"/>
    <w:rsid w:val="00CF72D0"/>
    <w:rsid w:val="00D26B5D"/>
    <w:rsid w:val="00D43F4A"/>
    <w:rsid w:val="00D45272"/>
    <w:rsid w:val="00D46185"/>
    <w:rsid w:val="00D50EE4"/>
    <w:rsid w:val="00D663C4"/>
    <w:rsid w:val="00D849B7"/>
    <w:rsid w:val="00D917AC"/>
    <w:rsid w:val="00DA3363"/>
    <w:rsid w:val="00DA4F54"/>
    <w:rsid w:val="00DB0089"/>
    <w:rsid w:val="00DC244A"/>
    <w:rsid w:val="00DD276F"/>
    <w:rsid w:val="00DE0D8E"/>
    <w:rsid w:val="00DE1A2C"/>
    <w:rsid w:val="00DE5095"/>
    <w:rsid w:val="00DF0979"/>
    <w:rsid w:val="00DF2CE3"/>
    <w:rsid w:val="00DF5DB4"/>
    <w:rsid w:val="00E13428"/>
    <w:rsid w:val="00E379B3"/>
    <w:rsid w:val="00E40020"/>
    <w:rsid w:val="00E53944"/>
    <w:rsid w:val="00E62C0B"/>
    <w:rsid w:val="00E6789B"/>
    <w:rsid w:val="00E70398"/>
    <w:rsid w:val="00E86E70"/>
    <w:rsid w:val="00EC4F92"/>
    <w:rsid w:val="00EF441F"/>
    <w:rsid w:val="00EF4869"/>
    <w:rsid w:val="00EF49EB"/>
    <w:rsid w:val="00F1013C"/>
    <w:rsid w:val="00F272C6"/>
    <w:rsid w:val="00F27EE1"/>
    <w:rsid w:val="00F3444B"/>
    <w:rsid w:val="00F66D91"/>
    <w:rsid w:val="00F70DC4"/>
    <w:rsid w:val="00F77139"/>
    <w:rsid w:val="00F800B7"/>
    <w:rsid w:val="00FA1144"/>
    <w:rsid w:val="00FA630C"/>
    <w:rsid w:val="00FB2183"/>
    <w:rsid w:val="00FD5F32"/>
    <w:rsid w:val="00FF46DF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C15C0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7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244F6-9E79-453F-8D47-9143717FF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10</cp:revision>
  <cp:lastPrinted>2018-08-07T10:15:00Z</cp:lastPrinted>
  <dcterms:created xsi:type="dcterms:W3CDTF">2018-07-09T04:06:00Z</dcterms:created>
  <dcterms:modified xsi:type="dcterms:W3CDTF">2018-09-11T08:49:00Z</dcterms:modified>
</cp:coreProperties>
</file>